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52E6D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Ralph PAGET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1D2C764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Ridlington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Rutland. Husbandman.</w:t>
      </w:r>
    </w:p>
    <w:p w14:paraId="6E381F38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129184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5655DA1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Mathewe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brought a plaint of debt against him, Peter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Cranewell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0CC5B9E4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his wife, Joan(q.v.), as the executors of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Pachet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18790F7C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7753CF9A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55032B1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0B591EF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0AC4B4C" w14:textId="77777777" w:rsidR="00D834B3" w:rsidRDefault="00D834B3" w:rsidP="00D834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18 December 2021</w:t>
      </w:r>
    </w:p>
    <w:p w14:paraId="55F761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E0B3C" w14:textId="77777777" w:rsidR="00D834B3" w:rsidRDefault="00D834B3" w:rsidP="009139A6">
      <w:r>
        <w:separator/>
      </w:r>
    </w:p>
  </w:endnote>
  <w:endnote w:type="continuationSeparator" w:id="0">
    <w:p w14:paraId="0A639111" w14:textId="77777777" w:rsidR="00D834B3" w:rsidRDefault="00D834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5B5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50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B91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E1F53" w14:textId="77777777" w:rsidR="00D834B3" w:rsidRDefault="00D834B3" w:rsidP="009139A6">
      <w:r>
        <w:separator/>
      </w:r>
    </w:p>
  </w:footnote>
  <w:footnote w:type="continuationSeparator" w:id="0">
    <w:p w14:paraId="149DFC06" w14:textId="77777777" w:rsidR="00D834B3" w:rsidRDefault="00D834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DE5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898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9F4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4B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34B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8A298"/>
  <w15:chartTrackingRefBased/>
  <w15:docId w15:val="{51A8EBB0-BF12-4DD5-8E1B-1BA9FD5D1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34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2022-01-18T10:58:00Z</dcterms:created>
  <dcterms:modified xsi:type="dcterms:W3CDTF">2022-01-18T10:58:00Z</dcterms:modified>
</cp:coreProperties>
</file>